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44597588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824372049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0E99D69F" w:rsidR="00C15BEB" w:rsidRPr="00B14BD5" w:rsidRDefault="00B14BD5" w:rsidP="00A131DC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A131DC">
              <w:rPr>
                <w:color w:val="000000"/>
                <w:szCs w:val="28"/>
              </w:rPr>
              <w:t>07</w:t>
            </w:r>
            <w:r w:rsidR="00CF7CFF">
              <w:rPr>
                <w:color w:val="000000"/>
                <w:szCs w:val="28"/>
              </w:rPr>
              <w:t xml:space="preserve"> </w:t>
            </w:r>
            <w:r w:rsidR="00A131DC">
              <w:rPr>
                <w:color w:val="000000"/>
                <w:szCs w:val="28"/>
              </w:rPr>
              <w:t>июля</w:t>
            </w:r>
            <w:r>
              <w:rPr>
                <w:color w:val="000000"/>
                <w:szCs w:val="28"/>
              </w:rPr>
              <w:t xml:space="preserve"> 202</w:t>
            </w:r>
            <w:r w:rsidR="00A131DC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25CBF191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A131DC">
              <w:rPr>
                <w:b/>
                <w:color w:val="000000"/>
                <w:szCs w:val="28"/>
              </w:rPr>
              <w:t>12-2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04166126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 xml:space="preserve">Об </w:t>
      </w:r>
      <w:r w:rsidR="00F97E7A">
        <w:rPr>
          <w:b/>
          <w:szCs w:val="28"/>
        </w:rPr>
        <w:t>исключении из резерва</w:t>
      </w:r>
      <w:r w:rsidRPr="00613D49">
        <w:rPr>
          <w:b/>
          <w:szCs w:val="28"/>
        </w:rPr>
        <w:t xml:space="preserve"> </w:t>
      </w:r>
      <w:r w:rsidR="00F97E7A">
        <w:rPr>
          <w:b/>
          <w:szCs w:val="28"/>
        </w:rPr>
        <w:t>состав</w:t>
      </w:r>
      <w:r w:rsidR="00A131DC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="002B68F7">
        <w:rPr>
          <w:b/>
          <w:szCs w:val="28"/>
        </w:rPr>
        <w:t>участков</w:t>
      </w:r>
      <w:r w:rsidR="00A131DC">
        <w:rPr>
          <w:b/>
          <w:szCs w:val="28"/>
        </w:rPr>
        <w:t>ой</w:t>
      </w:r>
      <w:r w:rsidR="002B68F7"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A131DC">
        <w:rPr>
          <w:b/>
          <w:szCs w:val="28"/>
        </w:rPr>
        <w:t>ой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A131DC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A131DC">
        <w:rPr>
          <w:b/>
          <w:szCs w:val="28"/>
        </w:rPr>
        <w:t>ого</w:t>
      </w:r>
      <w:r w:rsidR="004B684E">
        <w:rPr>
          <w:b/>
          <w:szCs w:val="28"/>
        </w:rPr>
        <w:t xml:space="preserve"> участк</w:t>
      </w:r>
      <w:r w:rsidR="00A131DC">
        <w:rPr>
          <w:b/>
          <w:szCs w:val="28"/>
        </w:rPr>
        <w:t>а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 xml:space="preserve">№ </w:t>
      </w:r>
      <w:r w:rsidR="00CE710F">
        <w:rPr>
          <w:b/>
          <w:szCs w:val="28"/>
        </w:rPr>
        <w:t>145</w:t>
      </w:r>
      <w:r w:rsidR="00CF7CFF">
        <w:rPr>
          <w:b/>
          <w:szCs w:val="28"/>
        </w:rPr>
        <w:t>8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6C0FC407" w14:textId="45E17917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>В соотве</w:t>
      </w:r>
      <w:r w:rsidR="00E0324A">
        <w:rPr>
          <w:szCs w:val="28"/>
        </w:rPr>
        <w:t>тствии</w:t>
      </w:r>
      <w:r w:rsidR="008D106F">
        <w:rPr>
          <w:szCs w:val="28"/>
        </w:rPr>
        <w:t xml:space="preserve"> с</w:t>
      </w:r>
      <w:r w:rsidR="00E0324A">
        <w:rPr>
          <w:szCs w:val="28"/>
        </w:rPr>
        <w:t xml:space="preserve"> п. 9</w:t>
      </w:r>
      <w:r w:rsidRPr="00121E2F">
        <w:rPr>
          <w:szCs w:val="28"/>
        </w:rPr>
        <w:t xml:space="preserve"> ст. 2</w:t>
      </w:r>
      <w:r w:rsidR="00E0324A">
        <w:rPr>
          <w:szCs w:val="28"/>
        </w:rPr>
        <w:t>6</w:t>
      </w:r>
      <w:r w:rsidRPr="00121E2F">
        <w:rPr>
          <w:szCs w:val="28"/>
        </w:rPr>
        <w:t xml:space="preserve">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</w:t>
      </w:r>
      <w:r w:rsidR="00E0324A">
        <w:rPr>
          <w:szCs w:val="28"/>
        </w:rPr>
        <w:t>а</w:t>
      </w:r>
      <w:r w:rsidRPr="00121E2F">
        <w:rPr>
          <w:szCs w:val="28"/>
        </w:rPr>
        <w:t xml:space="preserve">» п. 25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323E3FC1" w14:textId="1A396978" w:rsidR="008E3EAE" w:rsidRDefault="00144328" w:rsidP="00B735ED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E0324A">
        <w:rPr>
          <w:szCs w:val="28"/>
        </w:rPr>
        <w:t>Исключить</w:t>
      </w:r>
      <w:r w:rsidR="00C15BEB" w:rsidRPr="00144328">
        <w:rPr>
          <w:szCs w:val="28"/>
        </w:rPr>
        <w:t xml:space="preserve"> </w:t>
      </w:r>
      <w:r w:rsidR="00E0324A">
        <w:rPr>
          <w:szCs w:val="28"/>
        </w:rPr>
        <w:t>их резерва</w:t>
      </w:r>
      <w:r w:rsidR="00697AC1" w:rsidRPr="00144328">
        <w:rPr>
          <w:szCs w:val="28"/>
        </w:rPr>
        <w:t xml:space="preserve"> участков</w:t>
      </w:r>
      <w:r w:rsidR="003D2010">
        <w:rPr>
          <w:szCs w:val="28"/>
        </w:rPr>
        <w:t>ой</w:t>
      </w:r>
      <w:r w:rsidR="00697AC1" w:rsidRPr="00144328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3D2010">
        <w:rPr>
          <w:szCs w:val="28"/>
        </w:rPr>
        <w:t>ой</w:t>
      </w:r>
      <w:r w:rsidR="00123838">
        <w:rPr>
          <w:szCs w:val="28"/>
        </w:rPr>
        <w:t xml:space="preserve"> </w:t>
      </w:r>
      <w:r w:rsidR="00697AC1" w:rsidRPr="00144328">
        <w:rPr>
          <w:szCs w:val="28"/>
        </w:rPr>
        <w:t>комисси</w:t>
      </w:r>
      <w:r w:rsidR="003D2010">
        <w:rPr>
          <w:szCs w:val="28"/>
        </w:rPr>
        <w:t>и</w:t>
      </w:r>
      <w:r w:rsidR="00697AC1" w:rsidRPr="00144328">
        <w:rPr>
          <w:szCs w:val="28"/>
        </w:rPr>
        <w:t xml:space="preserve"> </w:t>
      </w:r>
      <w:r w:rsidR="00E44F0D">
        <w:rPr>
          <w:szCs w:val="28"/>
        </w:rPr>
        <w:t>избирательн</w:t>
      </w:r>
      <w:r w:rsidR="003D2010">
        <w:rPr>
          <w:szCs w:val="28"/>
        </w:rPr>
        <w:t>ого</w:t>
      </w:r>
      <w:r w:rsidR="00E44F0D">
        <w:rPr>
          <w:szCs w:val="28"/>
        </w:rPr>
        <w:t xml:space="preserve"> участк</w:t>
      </w:r>
      <w:r w:rsidR="003D2010">
        <w:rPr>
          <w:szCs w:val="28"/>
        </w:rPr>
        <w:t>а</w:t>
      </w:r>
      <w:r w:rsidR="00E44F0D">
        <w:rPr>
          <w:szCs w:val="28"/>
        </w:rPr>
        <w:t xml:space="preserve"> </w:t>
      </w:r>
      <w:r w:rsidR="0017513C" w:rsidRPr="0017513C">
        <w:rPr>
          <w:szCs w:val="28"/>
        </w:rPr>
        <w:t xml:space="preserve">№ </w:t>
      </w:r>
      <w:r w:rsidR="00CF7CFF">
        <w:rPr>
          <w:szCs w:val="28"/>
        </w:rPr>
        <w:t>1458</w:t>
      </w:r>
      <w:r w:rsidR="003D2010">
        <w:rPr>
          <w:szCs w:val="28"/>
        </w:rPr>
        <w:t xml:space="preserve"> </w:t>
      </w:r>
      <w:r w:rsidR="00E0324A">
        <w:rPr>
          <w:szCs w:val="28"/>
        </w:rPr>
        <w:t>лиц</w:t>
      </w:r>
      <w:r w:rsidR="00717D10">
        <w:rPr>
          <w:szCs w:val="28"/>
        </w:rPr>
        <w:t xml:space="preserve"> согласно приложению к настоящему решению</w:t>
      </w:r>
      <w:r w:rsidR="00E0324A" w:rsidRPr="00E0324A">
        <w:rPr>
          <w:szCs w:val="28"/>
        </w:rPr>
        <w:t xml:space="preserve"> </w:t>
      </w:r>
      <w:r w:rsidR="00E0324A" w:rsidRPr="00144328">
        <w:rPr>
          <w:szCs w:val="28"/>
        </w:rPr>
        <w:t>на основании личных заявлений</w:t>
      </w:r>
      <w:r w:rsidR="00E0324A">
        <w:rPr>
          <w:szCs w:val="28"/>
        </w:rPr>
        <w:t>.</w:t>
      </w:r>
    </w:p>
    <w:p w14:paraId="5ED2C878" w14:textId="0258F071" w:rsidR="00C15BEB" w:rsidRDefault="00B735ED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32C25F99" w:rsidR="00C15BEB" w:rsidRPr="00483477" w:rsidRDefault="00B735ED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23DCBD87" w:rsidR="00C15BEB" w:rsidRPr="00C90B73" w:rsidRDefault="00B735ED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2" w:name="_Hlk74647214"/>
      <w:r w:rsidRPr="00C90B73">
        <w:rPr>
          <w:szCs w:val="28"/>
        </w:rPr>
        <w:t>Председатель Территориальной</w:t>
      </w:r>
    </w:p>
    <w:p w14:paraId="41F4444E" w14:textId="793EB9D6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BE3F3C">
        <w:rPr>
          <w:szCs w:val="28"/>
        </w:rPr>
        <w:t>Е.В</w:t>
      </w:r>
      <w:r>
        <w:rPr>
          <w:szCs w:val="28"/>
        </w:rPr>
        <w:t xml:space="preserve">. </w:t>
      </w:r>
      <w:r w:rsidR="00BE3F3C">
        <w:rPr>
          <w:szCs w:val="28"/>
        </w:rPr>
        <w:t>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27A383BC" w14:textId="77777777" w:rsidR="003B6381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</w:p>
    <w:p w14:paraId="1F1F3121" w14:textId="77777777" w:rsidR="003B6381" w:rsidRDefault="003B6381">
      <w:pPr>
        <w:jc w:val="left"/>
        <w:rPr>
          <w:szCs w:val="28"/>
        </w:rPr>
      </w:pPr>
      <w:r>
        <w:rPr>
          <w:szCs w:val="28"/>
        </w:rPr>
        <w:br w:type="page"/>
      </w:r>
    </w:p>
    <w:p w14:paraId="0AAC7D7B" w14:textId="77777777" w:rsidR="003B6381" w:rsidRDefault="003B6381" w:rsidP="003B6381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 xml:space="preserve">Приложение </w:t>
      </w:r>
    </w:p>
    <w:p w14:paraId="16569DE5" w14:textId="77777777" w:rsidR="003B6381" w:rsidRDefault="003B6381" w:rsidP="003B6381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13F4153D" w14:textId="474D36A3" w:rsidR="003B6381" w:rsidRDefault="003B6381" w:rsidP="003B6381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 w:rsidR="00A131DC">
        <w:rPr>
          <w:sz w:val="24"/>
        </w:rPr>
        <w:t>07 июля 2026</w:t>
      </w:r>
      <w:r>
        <w:rPr>
          <w:sz w:val="24"/>
        </w:rPr>
        <w:t xml:space="preserve"> года № </w:t>
      </w:r>
      <w:r w:rsidR="00A131DC">
        <w:rPr>
          <w:sz w:val="24"/>
        </w:rPr>
        <w:t>12-2</w:t>
      </w:r>
    </w:p>
    <w:p w14:paraId="15DF7DBC" w14:textId="77777777" w:rsidR="003B6381" w:rsidRDefault="003B6381" w:rsidP="003B6381">
      <w:pPr>
        <w:autoSpaceDE w:val="0"/>
        <w:autoSpaceDN w:val="0"/>
        <w:adjustRightInd w:val="0"/>
        <w:rPr>
          <w:szCs w:val="28"/>
        </w:rPr>
      </w:pPr>
    </w:p>
    <w:p w14:paraId="39E74E18" w14:textId="77777777" w:rsidR="003B6381" w:rsidRDefault="003B6381" w:rsidP="003B638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Список лиц исключаемых из резервов составов участковых избирательных комиссий избирательных участков</w:t>
      </w:r>
    </w:p>
    <w:p w14:paraId="79ABBC6B" w14:textId="77777777" w:rsidR="003B6381" w:rsidRDefault="003B6381" w:rsidP="003B6381">
      <w:pPr>
        <w:autoSpaceDE w:val="0"/>
        <w:autoSpaceDN w:val="0"/>
        <w:adjustRightInd w:val="0"/>
        <w:jc w:val="both"/>
        <w:rPr>
          <w:szCs w:val="28"/>
        </w:rPr>
      </w:pPr>
    </w:p>
    <w:p w14:paraId="4C683C92" w14:textId="77777777" w:rsidR="003B6381" w:rsidRPr="005C45B6" w:rsidRDefault="003B6381" w:rsidP="003B638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715"/>
        <w:gridCol w:w="2126"/>
      </w:tblGrid>
      <w:tr w:rsidR="003B6381" w:rsidRPr="00CE710F" w14:paraId="63B73530" w14:textId="77777777" w:rsidTr="00CE710F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95DD" w14:textId="77777777" w:rsidR="003B6381" w:rsidRPr="00CE710F" w:rsidRDefault="003B6381" w:rsidP="00015C1A">
            <w:pPr>
              <w:rPr>
                <w:sz w:val="24"/>
                <w:lang w:eastAsia="en-US"/>
              </w:rPr>
            </w:pPr>
            <w:r w:rsidRPr="00CE710F">
              <w:rPr>
                <w:sz w:val="24"/>
              </w:rPr>
              <w:t>№ п</w:t>
            </w:r>
            <w:r w:rsidRPr="00CE710F">
              <w:rPr>
                <w:sz w:val="24"/>
                <w:lang w:val="en-US"/>
              </w:rPr>
              <w:t>/</w:t>
            </w:r>
            <w:r w:rsidRPr="00CE710F">
              <w:rPr>
                <w:sz w:val="24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1D8B" w14:textId="31DAA75D" w:rsidR="003B6381" w:rsidRPr="00CE710F" w:rsidRDefault="003B6381" w:rsidP="00382BA6">
            <w:pPr>
              <w:rPr>
                <w:sz w:val="24"/>
                <w:lang w:eastAsia="en-US"/>
              </w:rPr>
            </w:pPr>
            <w:r w:rsidRPr="00CE710F">
              <w:rPr>
                <w:sz w:val="24"/>
              </w:rPr>
              <w:t xml:space="preserve">Фамилия, имя, отчество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4AAB" w14:textId="77777777" w:rsidR="003B6381" w:rsidRPr="00CE710F" w:rsidRDefault="003B6381" w:rsidP="00015C1A">
            <w:pPr>
              <w:rPr>
                <w:sz w:val="24"/>
                <w:lang w:eastAsia="en-US"/>
              </w:rPr>
            </w:pPr>
            <w:r w:rsidRPr="00CE710F">
              <w:rPr>
                <w:sz w:val="24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</w:tcPr>
          <w:p w14:paraId="78294E8B" w14:textId="77777777" w:rsidR="003B6381" w:rsidRPr="00CE710F" w:rsidRDefault="003B6381" w:rsidP="00015C1A">
            <w:pPr>
              <w:rPr>
                <w:sz w:val="24"/>
              </w:rPr>
            </w:pPr>
            <w:r w:rsidRPr="00CE710F">
              <w:rPr>
                <w:sz w:val="24"/>
              </w:rPr>
              <w:t>№ УИК</w:t>
            </w:r>
          </w:p>
        </w:tc>
      </w:tr>
      <w:tr w:rsidR="005D1A88" w:rsidRPr="00CE710F" w14:paraId="48815EFD" w14:textId="77777777" w:rsidTr="00CE710F">
        <w:trPr>
          <w:cantSplit/>
          <w:trHeight w:val="56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054AC" w14:textId="77777777" w:rsidR="005D1A88" w:rsidRPr="00CE710F" w:rsidRDefault="005D1A88" w:rsidP="005D1A88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2FC" w14:textId="3232FDC4" w:rsidR="005D1A88" w:rsidRPr="00CE710F" w:rsidRDefault="005D1A88" w:rsidP="005D1A88">
            <w:pPr>
              <w:rPr>
                <w:sz w:val="24"/>
              </w:rPr>
            </w:pPr>
            <w:r w:rsidRPr="008361FE">
              <w:t>Иванова Зинаида Михайловна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82F60" w14:textId="7CEA9319" w:rsidR="005D1A88" w:rsidRPr="00CE710F" w:rsidRDefault="005D1A88" w:rsidP="005D1A88">
            <w:pPr>
              <w:rPr>
                <w:sz w:val="24"/>
              </w:rPr>
            </w:pPr>
            <w:r w:rsidRPr="009B7F90">
              <w:t>Всероссийская политическая партия "ЕДИНАЯ РОССИЯ"</w:t>
            </w:r>
          </w:p>
        </w:tc>
        <w:tc>
          <w:tcPr>
            <w:tcW w:w="2126" w:type="dxa"/>
          </w:tcPr>
          <w:p w14:paraId="562E47B2" w14:textId="7C55E935" w:rsidR="005D1A88" w:rsidRPr="00CE710F" w:rsidRDefault="005D1A88" w:rsidP="005D1A88">
            <w:pPr>
              <w:rPr>
                <w:sz w:val="24"/>
              </w:rPr>
            </w:pPr>
            <w:r>
              <w:rPr>
                <w:sz w:val="24"/>
              </w:rPr>
              <w:t>1458</w:t>
            </w:r>
          </w:p>
        </w:tc>
      </w:tr>
      <w:tr w:rsidR="005D1A88" w:rsidRPr="00CE710F" w14:paraId="03843098" w14:textId="77777777" w:rsidTr="00CE710F">
        <w:trPr>
          <w:cantSplit/>
          <w:trHeight w:val="55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FC42" w14:textId="77777777" w:rsidR="005D1A88" w:rsidRPr="00CE710F" w:rsidRDefault="005D1A88" w:rsidP="005D1A88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3C7B" w14:textId="0D7C4AE4" w:rsidR="005D1A88" w:rsidRPr="00CE710F" w:rsidRDefault="005D1A88" w:rsidP="005D1A88">
            <w:pPr>
              <w:rPr>
                <w:color w:val="000000"/>
                <w:sz w:val="24"/>
              </w:rPr>
            </w:pPr>
            <w:r w:rsidRPr="008361FE">
              <w:t>Леонов Виктор Вячеславович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BFF9E" w14:textId="59FCAA21" w:rsidR="005D1A88" w:rsidRPr="00CE710F" w:rsidRDefault="005D1A88" w:rsidP="005D1A88">
            <w:pPr>
              <w:rPr>
                <w:color w:val="000000"/>
                <w:sz w:val="24"/>
              </w:rPr>
            </w:pPr>
            <w:r w:rsidRPr="009B7F90">
              <w:t>собрание избирателей по месту жительства</w:t>
            </w:r>
          </w:p>
        </w:tc>
        <w:tc>
          <w:tcPr>
            <w:tcW w:w="2126" w:type="dxa"/>
          </w:tcPr>
          <w:p w14:paraId="0B6A2E70" w14:textId="35AC5F66" w:rsidR="005D1A88" w:rsidRPr="00CE710F" w:rsidRDefault="005D1A88" w:rsidP="005D1A88">
            <w:pPr>
              <w:rPr>
                <w:sz w:val="24"/>
              </w:rPr>
            </w:pPr>
            <w:r>
              <w:rPr>
                <w:sz w:val="24"/>
              </w:rPr>
              <w:t>1458</w:t>
            </w:r>
          </w:p>
        </w:tc>
      </w:tr>
      <w:tr w:rsidR="005D1A88" w:rsidRPr="00CE710F" w14:paraId="3C7CEBA2" w14:textId="77777777" w:rsidTr="00CE710F">
        <w:trPr>
          <w:cantSplit/>
          <w:trHeight w:val="59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CFF8" w14:textId="65ADA431" w:rsidR="005D1A88" w:rsidRPr="00CE710F" w:rsidRDefault="005D1A88" w:rsidP="005D1A88">
            <w:pPr>
              <w:jc w:val="right"/>
              <w:rPr>
                <w:color w:val="000000"/>
                <w:sz w:val="24"/>
              </w:rPr>
            </w:pPr>
            <w:r w:rsidRPr="00CE710F">
              <w:rPr>
                <w:color w:val="000000"/>
                <w:sz w:val="24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567B" w14:textId="7EEC6646" w:rsidR="005D1A88" w:rsidRPr="00CE710F" w:rsidRDefault="005D1A88" w:rsidP="005D1A88">
            <w:pPr>
              <w:rPr>
                <w:color w:val="000000"/>
                <w:sz w:val="24"/>
              </w:rPr>
            </w:pPr>
            <w:r w:rsidRPr="008361FE">
              <w:t>Сухих Нина Олеговна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16A0D" w14:textId="1F6BC45E" w:rsidR="005D1A88" w:rsidRPr="00CE710F" w:rsidRDefault="005D1A88" w:rsidP="005D1A88">
            <w:pPr>
              <w:rPr>
                <w:color w:val="000000"/>
                <w:sz w:val="24"/>
              </w:rPr>
            </w:pPr>
            <w:r w:rsidRPr="009B7F90">
              <w:t>собрание избирателей по месту жительства</w:t>
            </w:r>
          </w:p>
        </w:tc>
        <w:tc>
          <w:tcPr>
            <w:tcW w:w="2126" w:type="dxa"/>
          </w:tcPr>
          <w:p w14:paraId="36BE457F" w14:textId="095F11A3" w:rsidR="005D1A88" w:rsidRPr="00CE710F" w:rsidRDefault="005D1A88" w:rsidP="005D1A88">
            <w:pPr>
              <w:rPr>
                <w:sz w:val="24"/>
              </w:rPr>
            </w:pPr>
            <w:r>
              <w:rPr>
                <w:sz w:val="24"/>
              </w:rPr>
              <w:t>1458</w:t>
            </w:r>
          </w:p>
        </w:tc>
      </w:tr>
    </w:tbl>
    <w:p w14:paraId="41A7AED5" w14:textId="47017CD7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 </w:t>
      </w:r>
      <w:bookmarkStart w:id="3" w:name="_GoBack"/>
      <w:bookmarkEnd w:id="2"/>
      <w:bookmarkEnd w:id="3"/>
    </w:p>
    <w:sectPr w:rsidR="00C15BEB" w:rsidSect="00CE710F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B416E" w14:textId="77777777" w:rsidR="00B51225" w:rsidRDefault="00B51225" w:rsidP="008A42CE">
      <w:r>
        <w:separator/>
      </w:r>
    </w:p>
  </w:endnote>
  <w:endnote w:type="continuationSeparator" w:id="0">
    <w:p w14:paraId="2F3B4F50" w14:textId="77777777" w:rsidR="00B51225" w:rsidRDefault="00B51225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6DDCA" w14:textId="77777777" w:rsidR="00B51225" w:rsidRDefault="00B51225" w:rsidP="008A42CE">
      <w:r>
        <w:separator/>
      </w:r>
    </w:p>
  </w:footnote>
  <w:footnote w:type="continuationSeparator" w:id="0">
    <w:p w14:paraId="270182C2" w14:textId="77777777" w:rsidR="00B51225" w:rsidRDefault="00B51225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17E6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1966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68F7"/>
    <w:rsid w:val="002B7E3D"/>
    <w:rsid w:val="002C1541"/>
    <w:rsid w:val="002C1AAD"/>
    <w:rsid w:val="002C59FD"/>
    <w:rsid w:val="002C77E7"/>
    <w:rsid w:val="002D2FF7"/>
    <w:rsid w:val="002D5135"/>
    <w:rsid w:val="002E146E"/>
    <w:rsid w:val="002E584E"/>
    <w:rsid w:val="002E6911"/>
    <w:rsid w:val="002F4454"/>
    <w:rsid w:val="002F7E5C"/>
    <w:rsid w:val="00301C79"/>
    <w:rsid w:val="0030217F"/>
    <w:rsid w:val="003160D2"/>
    <w:rsid w:val="00322EDB"/>
    <w:rsid w:val="00325784"/>
    <w:rsid w:val="00332E93"/>
    <w:rsid w:val="00341634"/>
    <w:rsid w:val="00360B98"/>
    <w:rsid w:val="003654AB"/>
    <w:rsid w:val="00365BB0"/>
    <w:rsid w:val="00366601"/>
    <w:rsid w:val="00366EEE"/>
    <w:rsid w:val="00370DC0"/>
    <w:rsid w:val="00382BA6"/>
    <w:rsid w:val="00384039"/>
    <w:rsid w:val="00384CAB"/>
    <w:rsid w:val="0038700B"/>
    <w:rsid w:val="00397EEB"/>
    <w:rsid w:val="003A3E64"/>
    <w:rsid w:val="003A41C4"/>
    <w:rsid w:val="003B4FF8"/>
    <w:rsid w:val="003B6381"/>
    <w:rsid w:val="003C5E33"/>
    <w:rsid w:val="003D2010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4640"/>
    <w:rsid w:val="004E50E1"/>
    <w:rsid w:val="004E56D9"/>
    <w:rsid w:val="005065D3"/>
    <w:rsid w:val="00512163"/>
    <w:rsid w:val="005142FB"/>
    <w:rsid w:val="005175FF"/>
    <w:rsid w:val="00540E51"/>
    <w:rsid w:val="00542030"/>
    <w:rsid w:val="005511D1"/>
    <w:rsid w:val="00552925"/>
    <w:rsid w:val="00565E63"/>
    <w:rsid w:val="005715AA"/>
    <w:rsid w:val="00582DB1"/>
    <w:rsid w:val="00594DA7"/>
    <w:rsid w:val="005A3706"/>
    <w:rsid w:val="005C0001"/>
    <w:rsid w:val="005D1A88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3382"/>
    <w:rsid w:val="00656962"/>
    <w:rsid w:val="0066069D"/>
    <w:rsid w:val="006616BD"/>
    <w:rsid w:val="00667221"/>
    <w:rsid w:val="00670EF2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6F08E4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46CB"/>
    <w:rsid w:val="008B750E"/>
    <w:rsid w:val="008C6A5F"/>
    <w:rsid w:val="008D106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83B01"/>
    <w:rsid w:val="00995233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1DC"/>
    <w:rsid w:val="00A13C77"/>
    <w:rsid w:val="00A14BA7"/>
    <w:rsid w:val="00A341B6"/>
    <w:rsid w:val="00A42162"/>
    <w:rsid w:val="00A62581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23F55"/>
    <w:rsid w:val="00B31187"/>
    <w:rsid w:val="00B37966"/>
    <w:rsid w:val="00B51225"/>
    <w:rsid w:val="00B6246B"/>
    <w:rsid w:val="00B64069"/>
    <w:rsid w:val="00B67B08"/>
    <w:rsid w:val="00B735ED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3F3C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CE710F"/>
    <w:rsid w:val="00CF7CFF"/>
    <w:rsid w:val="00D07251"/>
    <w:rsid w:val="00D114C5"/>
    <w:rsid w:val="00D124FA"/>
    <w:rsid w:val="00D13B1F"/>
    <w:rsid w:val="00D25119"/>
    <w:rsid w:val="00D26BDA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0324A"/>
    <w:rsid w:val="00E1158C"/>
    <w:rsid w:val="00E228AB"/>
    <w:rsid w:val="00E30566"/>
    <w:rsid w:val="00E37B3B"/>
    <w:rsid w:val="00E44F0D"/>
    <w:rsid w:val="00E54C74"/>
    <w:rsid w:val="00E55B1D"/>
    <w:rsid w:val="00E56368"/>
    <w:rsid w:val="00E60F53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97E7A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236E2-D6DC-4166-8616-7D0BE4F5D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</TotalTime>
  <Pages>2</Pages>
  <Words>255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2</cp:revision>
  <cp:lastPrinted>2024-08-09T12:36:00Z</cp:lastPrinted>
  <dcterms:created xsi:type="dcterms:W3CDTF">2026-07-03T12:27:00Z</dcterms:created>
  <dcterms:modified xsi:type="dcterms:W3CDTF">2026-07-03T12:27:00Z</dcterms:modified>
</cp:coreProperties>
</file>